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80508" w14:textId="2314C260" w:rsidR="00F85A5C" w:rsidRPr="00847DD2" w:rsidRDefault="00A82F2E" w:rsidP="00595E43">
      <w:pPr>
        <w:pStyle w:val="Heading1"/>
      </w:pPr>
      <w:r>
        <w:t xml:space="preserve">DCP 222 </w:t>
      </w:r>
      <w:r w:rsidR="00454DBB">
        <w:t>ARP</w:t>
      </w:r>
      <w:r>
        <w:t xml:space="preserve"> model</w:t>
      </w:r>
      <w:r w:rsidR="00CC1110">
        <w:t xml:space="preserve"> r7194</w:t>
      </w:r>
    </w:p>
    <w:p w14:paraId="4F162842" w14:textId="77777777" w:rsidR="009A0C01" w:rsidRDefault="009A0C01" w:rsidP="009A0C01">
      <w:pPr>
        <w:pStyle w:val="Caption"/>
      </w:pPr>
      <w:bookmarkStart w:id="0" w:name="_Toc262902365"/>
      <w:r>
        <w:rPr>
          <w:noProof/>
        </w:rPr>
        <w:t>20 May 2016</w:t>
      </w:r>
      <w:r w:rsidRPr="00CC6C39">
        <w:t xml:space="preserve">, </w:t>
      </w:r>
      <w:r>
        <w:t>Reckon LLP</w:t>
      </w:r>
    </w:p>
    <w:p w14:paraId="28804A74" w14:textId="77777777" w:rsidR="00960336" w:rsidRPr="00960336" w:rsidRDefault="00960336" w:rsidP="00960336">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23AED586" w:rsidR="00960336" w:rsidRDefault="00352995" w:rsidP="00960336">
      <w:pPr>
        <w:pStyle w:val="Text"/>
      </w:pPr>
      <w:r>
        <w:t>This do</w:t>
      </w:r>
      <w:r w:rsidR="00454DBB">
        <w:t xml:space="preserve">cument describes an ARP template </w:t>
      </w:r>
      <w:r>
        <w:t xml:space="preserve">developed for the DCP 222 working group.  The reference version is the </w:t>
      </w:r>
      <w:r w:rsidR="00454DBB">
        <w:t xml:space="preserve">ARP template that we sent to the </w:t>
      </w:r>
      <w:r>
        <w:t>DCUSA Panel in November 2015</w:t>
      </w:r>
      <w:r w:rsidR="00131D17">
        <w:t>, in which the last implemented DCP was DCP 227</w:t>
      </w:r>
      <w:r>
        <w:t>.</w:t>
      </w:r>
    </w:p>
    <w:p w14:paraId="5DABCB6B" w14:textId="77777777" w:rsidR="00454DBB" w:rsidRPr="00C530D0" w:rsidRDefault="00454DBB" w:rsidP="00454DBB">
      <w:pPr>
        <w:pStyle w:val="Heading2"/>
      </w:pPr>
      <w:bookmarkStart w:id="1" w:name="_Toc260037360"/>
      <w:r w:rsidRPr="00C530D0">
        <w:t>Structural changes</w:t>
      </w:r>
      <w:bookmarkEnd w:id="1"/>
    </w:p>
    <w:p w14:paraId="22A7BA10" w14:textId="77777777" w:rsidR="00454DBB" w:rsidRDefault="00454DBB" w:rsidP="00454DBB">
      <w:pPr>
        <w:pStyle w:val="Text"/>
      </w:pPr>
      <w:r>
        <w:t>There are no structural changes.</w:t>
      </w:r>
    </w:p>
    <w:p w14:paraId="1799CAC3" w14:textId="77777777" w:rsidR="00454DBB" w:rsidRDefault="00454DBB" w:rsidP="00454DBB">
      <w:pPr>
        <w:pStyle w:val="Heading2"/>
      </w:pPr>
      <w:bookmarkStart w:id="2" w:name="_Toc260037361"/>
      <w:r>
        <w:t>Additional or modified input data</w:t>
      </w:r>
      <w:bookmarkEnd w:id="2"/>
    </w:p>
    <w:p w14:paraId="7CD24FB1" w14:textId="77777777" w:rsidR="00456C1C" w:rsidRDefault="00456C1C" w:rsidP="00454DBB">
      <w:pPr>
        <w:pStyle w:val="Text"/>
      </w:pPr>
      <w:bookmarkStart w:id="3" w:name="_Toc260037362"/>
      <w:r>
        <w:t>There are no additional input data tables.</w:t>
      </w:r>
    </w:p>
    <w:p w14:paraId="0204513E" w14:textId="2B484545" w:rsidR="00454DBB" w:rsidRDefault="00454DBB" w:rsidP="00454DBB">
      <w:pPr>
        <w:pStyle w:val="Text"/>
      </w:pPr>
      <w:r>
        <w:t xml:space="preserve">There are additional lines in </w:t>
      </w:r>
      <w:r w:rsidR="00CA670E">
        <w:t>sheets “Mat of App” and “CDCM Volume Forecasts”</w:t>
      </w:r>
      <w:r>
        <w:t xml:space="preserve"> to capture input data related to the new tariffs.  In </w:t>
      </w:r>
      <w:r w:rsidR="00CA670E">
        <w:t>“Mat of App”</w:t>
      </w:r>
      <w:r>
        <w:t>, the data entered for each new tariff should be the same as for the closest exiting tariff.</w:t>
      </w:r>
    </w:p>
    <w:p w14:paraId="7AAD660D" w14:textId="77777777" w:rsidR="00454DBB" w:rsidRDefault="00454DBB" w:rsidP="00454DBB">
      <w:pPr>
        <w:pStyle w:val="Heading2"/>
      </w:pPr>
      <w:r>
        <w:t>Additional or modified outputs</w:t>
      </w:r>
      <w:bookmarkEnd w:id="3"/>
    </w:p>
    <w:p w14:paraId="316BE0FF" w14:textId="1EB23CF3" w:rsidR="00456C1C" w:rsidRDefault="00456C1C" w:rsidP="00456C1C">
      <w:pPr>
        <w:pStyle w:val="Text"/>
      </w:pPr>
      <w:r>
        <w:t xml:space="preserve">There are no additional </w:t>
      </w:r>
      <w:r>
        <w:t>output</w:t>
      </w:r>
      <w:r>
        <w:t xml:space="preserve"> tables.</w:t>
      </w:r>
    </w:p>
    <w:p w14:paraId="6930F935" w14:textId="5C0DC496" w:rsidR="00454DBB" w:rsidRDefault="00454DBB" w:rsidP="00454DBB">
      <w:pPr>
        <w:pStyle w:val="Text"/>
      </w:pPr>
      <w:r>
        <w:t>There are additional lines in output table</w:t>
      </w:r>
      <w:r w:rsidR="00CA670E">
        <w:t>s</w:t>
      </w:r>
      <w:r>
        <w:t xml:space="preserve"> </w:t>
      </w:r>
      <w:r w:rsidR="00AC7B6E">
        <w:t xml:space="preserve">for </w:t>
      </w:r>
      <w:r>
        <w:t>the new tariffs.</w:t>
      </w:r>
    </w:p>
    <w:p w14:paraId="16D55A2C" w14:textId="23BB6458" w:rsidR="00454DBB" w:rsidRDefault="00456C1C" w:rsidP="00454DBB">
      <w:pPr>
        <w:pStyle w:val="Heading2"/>
      </w:pPr>
      <w:r>
        <w:t>Modifications to the e</w:t>
      </w:r>
      <w:r w:rsidR="00AC7B6E">
        <w:t>mbedded CDCM model</w:t>
      </w:r>
    </w:p>
    <w:p w14:paraId="79A548FF" w14:textId="77777777" w:rsidR="00B824CD" w:rsidRDefault="00B824CD" w:rsidP="00454DBB">
      <w:pPr>
        <w:pStyle w:val="Text"/>
      </w:pPr>
      <w:r>
        <w:t>There is still only one embedded CDCM model, which is on the “CDCM” sheet.</w:t>
      </w:r>
    </w:p>
    <w:p w14:paraId="1567BFE1" w14:textId="54EE68CE" w:rsidR="00AC7B6E" w:rsidRDefault="00B824CD" w:rsidP="00454DBB">
      <w:pPr>
        <w:pStyle w:val="Text"/>
      </w:pPr>
      <w:bookmarkStart w:id="4" w:name="_GoBack"/>
      <w:bookmarkEnd w:id="4"/>
      <w:r>
        <w:t xml:space="preserve">That model </w:t>
      </w:r>
      <w:r w:rsidR="00AC7B6E">
        <w:t>has been replaced with a version implementing the DCP 222 change as currently specified.</w:t>
      </w:r>
    </w:p>
    <w:p w14:paraId="5C1ED5E9" w14:textId="448B05A1" w:rsidR="00454DBB" w:rsidRDefault="00456C1C" w:rsidP="00454DBB">
      <w:pPr>
        <w:pStyle w:val="Heading2"/>
      </w:pPr>
      <w:r>
        <w:t xml:space="preserve">Additional </w:t>
      </w:r>
      <w:r w:rsidR="00454DBB">
        <w:t>or modified VBA macros</w:t>
      </w:r>
    </w:p>
    <w:p w14:paraId="298881C0" w14:textId="47E20E90" w:rsidR="00B824CD" w:rsidRDefault="00B824CD" w:rsidP="00B824CD">
      <w:pPr>
        <w:pStyle w:val="Text"/>
      </w:pPr>
      <w:r>
        <w:t xml:space="preserve">There are no additional </w:t>
      </w:r>
      <w:r>
        <w:t>macros</w:t>
      </w:r>
      <w:r>
        <w:t>.</w:t>
      </w:r>
    </w:p>
    <w:p w14:paraId="62DC0EB3" w14:textId="7D62B649" w:rsidR="00454DBB" w:rsidRDefault="00AC7B6E" w:rsidP="00454DBB">
      <w:pPr>
        <w:pStyle w:val="Text"/>
      </w:pPr>
      <w:r>
        <w:t>The VBA macro</w:t>
      </w:r>
      <w:r w:rsidR="00456C1C">
        <w:t>s</w:t>
      </w:r>
      <w:r>
        <w:t xml:space="preserve"> to update</w:t>
      </w:r>
      <w:r w:rsidR="00456C1C">
        <w:t xml:space="preserve"> tariffs and “typical bills” have</w:t>
      </w:r>
      <w:r>
        <w:t xml:space="preserve"> been modified to take account of the additional lines in output tables.</w:t>
      </w:r>
    </w:p>
    <w:bookmarkEnd w:id="0"/>
    <w:sectPr w:rsidR="00454DBB" w:rsidSect="005112C6">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4D"/>
    <w:family w:val="modern"/>
    <w:notTrueType/>
    <w:pitch w:val="fixed"/>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4D"/>
    <w:family w:val="roman"/>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471D7" w14:textId="77777777" w:rsidR="002B74D4" w:rsidRDefault="002B74D4">
    <w:pPr>
      <w:pStyle w:val="Footer"/>
    </w:pPr>
    <w:r w:rsidRPr="008021FC">
      <w:tab/>
    </w:r>
    <w:r>
      <w:fldChar w:fldCharType="begin"/>
    </w:r>
    <w:r>
      <w:instrText xml:space="preserve"> PAGE  \* MERGEFORMAT </w:instrText>
    </w:r>
    <w:r>
      <w:fldChar w:fldCharType="separate"/>
    </w:r>
    <w:r w:rsidR="00B824CD">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nsid w:val="18E12C36"/>
    <w:multiLevelType w:val="multilevel"/>
    <w:tmpl w:val="548E4A2C"/>
    <w:lvl w:ilvl="0">
      <w:start w:val="1"/>
      <w:numFmt w:val="none"/>
      <w:pStyle w:val="Heading1"/>
      <w:suff w:val="nothing"/>
      <w:lvlText w:val=""/>
      <w:lvlJc w:val="left"/>
      <w:rPr>
        <w:rFonts w:cs="Times New Roman" w:hint="default"/>
      </w:rPr>
    </w:lvl>
    <w:lvl w:ilvl="1">
      <w:start w:val="1"/>
      <w:numFmt w:val="decimal"/>
      <w:lvlRestart w:val="0"/>
      <w:pStyle w:val="Heading2Char"/>
      <w:lvlText w:val="%2."/>
      <w:lvlJc w:val="left"/>
      <w:pPr>
        <w:tabs>
          <w:tab w:val="num" w:pos="720"/>
        </w:tabs>
        <w:ind w:left="720" w:hanging="720"/>
      </w:pPr>
      <w:rPr>
        <w:rFonts w:cs="Times New Roman" w:hint="default"/>
      </w:rPr>
    </w:lvl>
    <w:lvl w:ilvl="2">
      <w:start w:val="1"/>
      <w:numFmt w:val="lowerLetter"/>
      <w:pStyle w:val="Default"/>
      <w:lvlText w:val="(%3)"/>
      <w:lvlJc w:val="left"/>
      <w:pPr>
        <w:tabs>
          <w:tab w:val="num" w:pos="1195"/>
        </w:tabs>
        <w:ind w:left="1195" w:hanging="475"/>
      </w:pPr>
      <w:rPr>
        <w:rFonts w:cs="Times New Roman" w:hint="default"/>
      </w:rPr>
    </w:lvl>
    <w:lvl w:ilvl="3">
      <w:start w:val="1"/>
      <w:numFmt w:val="lowerRoman"/>
      <w:pStyle w:val="legadditio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940CD"/>
    <w:rsid w:val="00131D17"/>
    <w:rsid w:val="001A478E"/>
    <w:rsid w:val="001F5C32"/>
    <w:rsid w:val="00233DF7"/>
    <w:rsid w:val="002B74D4"/>
    <w:rsid w:val="002C0420"/>
    <w:rsid w:val="002E304A"/>
    <w:rsid w:val="00303024"/>
    <w:rsid w:val="00352995"/>
    <w:rsid w:val="00356B9A"/>
    <w:rsid w:val="004005AA"/>
    <w:rsid w:val="00421734"/>
    <w:rsid w:val="00426939"/>
    <w:rsid w:val="00454709"/>
    <w:rsid w:val="00454DBB"/>
    <w:rsid w:val="00456C1C"/>
    <w:rsid w:val="004B3DD6"/>
    <w:rsid w:val="004F03A7"/>
    <w:rsid w:val="00506030"/>
    <w:rsid w:val="005076DA"/>
    <w:rsid w:val="005112C6"/>
    <w:rsid w:val="00595E43"/>
    <w:rsid w:val="005A0D7D"/>
    <w:rsid w:val="005D6BBE"/>
    <w:rsid w:val="006B292B"/>
    <w:rsid w:val="006E51EC"/>
    <w:rsid w:val="007262F5"/>
    <w:rsid w:val="00727962"/>
    <w:rsid w:val="00747B12"/>
    <w:rsid w:val="007A796F"/>
    <w:rsid w:val="007F4D6A"/>
    <w:rsid w:val="00847DD2"/>
    <w:rsid w:val="00853C17"/>
    <w:rsid w:val="008620BE"/>
    <w:rsid w:val="008760A3"/>
    <w:rsid w:val="008C216C"/>
    <w:rsid w:val="008E12E5"/>
    <w:rsid w:val="0092470F"/>
    <w:rsid w:val="00942404"/>
    <w:rsid w:val="00960336"/>
    <w:rsid w:val="009A0C01"/>
    <w:rsid w:val="009C0486"/>
    <w:rsid w:val="009E4BC1"/>
    <w:rsid w:val="009F1DB7"/>
    <w:rsid w:val="00A2421F"/>
    <w:rsid w:val="00A82F2E"/>
    <w:rsid w:val="00AC7B6E"/>
    <w:rsid w:val="00B824CD"/>
    <w:rsid w:val="00BA7AC9"/>
    <w:rsid w:val="00BF3D0D"/>
    <w:rsid w:val="00BF65E1"/>
    <w:rsid w:val="00C64536"/>
    <w:rsid w:val="00CA670E"/>
    <w:rsid w:val="00CB169D"/>
    <w:rsid w:val="00CB467A"/>
    <w:rsid w:val="00CB69F4"/>
    <w:rsid w:val="00CC1110"/>
    <w:rsid w:val="00CC6C39"/>
    <w:rsid w:val="00CD2ED6"/>
    <w:rsid w:val="00D11407"/>
    <w:rsid w:val="00D21AA4"/>
    <w:rsid w:val="00D844C1"/>
    <w:rsid w:val="00E156B8"/>
    <w:rsid w:val="00E51D94"/>
    <w:rsid w:val="00E5460C"/>
    <w:rsid w:val="00F02A8C"/>
    <w:rsid w:val="00F33181"/>
    <w:rsid w:val="00F85A5C"/>
    <w:rsid w:val="00FD6EEC"/>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CC255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Shortcuts:Templates:No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Note.dotx</Template>
  <TotalTime>6</TotalTime>
  <Pages>1</Pages>
  <Words>239</Words>
  <Characters>1363</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Reckon LLP</Company>
  <LinksUpToDate>false</LinksUpToDate>
  <CharactersWithSpaces>1599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dc:creator>
  <cp:keywords/>
  <dc:description/>
  <cp:lastModifiedBy>Franck Latrémolière</cp:lastModifiedBy>
  <cp:revision>13</cp:revision>
  <cp:lastPrinted>2016-04-22T14:25:00Z</cp:lastPrinted>
  <dcterms:created xsi:type="dcterms:W3CDTF">2016-05-19T12:36:00Z</dcterms:created>
  <dcterms:modified xsi:type="dcterms:W3CDTF">2016-05-20T04:31:00Z</dcterms:modified>
  <cp:category/>
</cp:coreProperties>
</file>